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C3" w:rsidRDefault="007445C3" w:rsidP="007445C3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7445C3" w:rsidRDefault="007445C3" w:rsidP="007445C3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ДЕВОЙКИ </w:t>
      </w:r>
      <w:r w:rsidRPr="00BE482C">
        <w:rPr>
          <w:rFonts w:asciiTheme="majorHAnsi" w:hAnsiTheme="majorHAnsi"/>
          <w:b/>
          <w:sz w:val="32"/>
          <w:szCs w:val="32"/>
        </w:rPr>
        <w:t>ДЛ</w:t>
      </w:r>
      <w:r>
        <w:rPr>
          <w:rFonts w:asciiTheme="majorHAnsi" w:hAnsiTheme="majorHAnsi"/>
          <w:b/>
          <w:sz w:val="32"/>
          <w:szCs w:val="32"/>
        </w:rPr>
        <w:t xml:space="preserve">ОП </w:t>
      </w:r>
      <w:r>
        <w:rPr>
          <w:rFonts w:asciiTheme="majorHAnsi" w:hAnsiTheme="majorHAnsi"/>
          <w:b/>
          <w:sz w:val="32"/>
          <w:szCs w:val="32"/>
          <w:lang w:val="en-US"/>
        </w:rPr>
        <w:t>1</w:t>
      </w:r>
      <w:r>
        <w:rPr>
          <w:rFonts w:asciiTheme="majorHAnsi" w:hAnsiTheme="majorHAnsi"/>
          <w:b/>
          <w:sz w:val="32"/>
          <w:szCs w:val="32"/>
        </w:rPr>
        <w:t xml:space="preserve"> КРЪГ</w:t>
      </w:r>
      <w:r w:rsidRPr="00BE482C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 xml:space="preserve">И КУПА БЪЛГАРИЯ </w:t>
      </w:r>
    </w:p>
    <w:p w:rsidR="007445C3" w:rsidRDefault="007445C3" w:rsidP="007445C3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29.03-02.04.2022</w:t>
      </w:r>
      <w:r w:rsidRPr="00BE482C">
        <w:rPr>
          <w:rFonts w:asciiTheme="majorHAnsi" w:hAnsiTheme="majorHAnsi"/>
          <w:b/>
          <w:sz w:val="32"/>
          <w:szCs w:val="32"/>
        </w:rPr>
        <w:t xml:space="preserve"> г.</w:t>
      </w:r>
    </w:p>
    <w:p w:rsidR="007445C3" w:rsidRDefault="007445C3" w:rsidP="007445C3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ГР. БОТЕВГРАД</w:t>
      </w:r>
    </w:p>
    <w:p w:rsidR="007445C3" w:rsidRDefault="007445C3" w:rsidP="007445C3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531" w:type="dxa"/>
        <w:tblInd w:w="-342" w:type="dxa"/>
        <w:tblLook w:val="04A0" w:firstRow="1" w:lastRow="0" w:firstColumn="1" w:lastColumn="0" w:noHBand="0" w:noVBand="1"/>
      </w:tblPr>
      <w:tblGrid>
        <w:gridCol w:w="1464"/>
        <w:gridCol w:w="3216"/>
        <w:gridCol w:w="1441"/>
        <w:gridCol w:w="2249"/>
        <w:gridCol w:w="2161"/>
      </w:tblGrid>
      <w:tr w:rsidR="007445C3" w:rsidRPr="00BE3DF7" w:rsidTr="007445C3">
        <w:trPr>
          <w:trHeight w:val="863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Име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Отбор</w:t>
            </w:r>
            <w:proofErr w:type="spellEnd"/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Град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46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Роберта</w:t>
            </w:r>
            <w:proofErr w:type="spellEnd"/>
            <w:r w:rsidRPr="00BE3DF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Хаджийска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Айше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Сезир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Димана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Десиславова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Селджан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Рамадан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Тодорова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Моника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Кирилова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Хаят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Ахмедова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46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Бадеско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Костина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Ефросина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Огнянова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Димов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Люба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Атанасова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50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Дилиана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Петрова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Милена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Драган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Лулиана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Василена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Христова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Димов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Венислава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Мирослава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Росенова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Дария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Донева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Ева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Борисова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52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Николинка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Бояджиева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Велико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Търново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Моника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Викторова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Жулиета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Бонева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54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Кристина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Станева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Методиева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lastRenderedPageBreak/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Амалия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Лантова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Ивелина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Георгиева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с.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Бояджик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57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Румяна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Александрова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Катерина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Тончева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Мичева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Яни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Делева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Карина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Григорова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Сибел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Маринова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60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Катрин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Михаела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Михайлова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Камелия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Желязкова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Магдалена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Божилкова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Мария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Стефанова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63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Вергиния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Тилева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Пресияна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Данаилова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66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Нита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Амалия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Емилия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Емилова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Личкова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Сияна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Стефани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70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Грету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Алина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Татяна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Любенова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Радостина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Панайотова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Ева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Ненова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Алев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Мустафова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75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Йелис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Илязова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  <w:lang w:eastAsia="en-US"/>
              </w:rPr>
              <w:t>о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Стефани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Йорданова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Еда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Сюлейман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81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bookmarkStart w:id="0" w:name="_GoBack" w:colFirst="2" w:colLast="2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Доброслав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81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81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Александра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Руменова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81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Борислава</w:t>
            </w:r>
            <w:proofErr w:type="spellEnd"/>
            <w:r w:rsidRPr="00BE3DF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Борисова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0A2809" w:rsidRDefault="007445C3" w:rsidP="00872772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0A280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81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Красна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поляна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bookmarkEnd w:id="0"/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lastRenderedPageBreak/>
              <w:t> 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+81 </w:t>
            </w:r>
            <w:proofErr w:type="spellStart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BE3DF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Алейна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Мехмед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Емилия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Кателиева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Корнер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Гергана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Георгиева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Венислава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Кирилова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Елита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Цвятославова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7445C3" w:rsidRPr="00BE3DF7" w:rsidTr="007445C3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Първанова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5C3" w:rsidRPr="00BE3DF7" w:rsidRDefault="007445C3" w:rsidP="00872772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81+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5C3" w:rsidRPr="00BE3DF7" w:rsidRDefault="007445C3" w:rsidP="00872772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BE3DF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</w:tbl>
    <w:p w:rsidR="007445C3" w:rsidRDefault="007445C3" w:rsidP="007445C3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</w:p>
    <w:p w:rsidR="007445C3" w:rsidRDefault="007445C3" w:rsidP="007445C3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p w:rsidR="0076018A" w:rsidRDefault="0076018A" w:rsidP="0073702F">
      <w:pPr>
        <w:ind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E957A4">
      <w:pPr>
        <w:ind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45" w:rsidRDefault="00B52045" w:rsidP="00144764">
      <w:r>
        <w:separator/>
      </w:r>
    </w:p>
  </w:endnote>
  <w:endnote w:type="continuationSeparator" w:id="0">
    <w:p w:rsidR="00B52045" w:rsidRDefault="00B52045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45" w:rsidRDefault="00B52045" w:rsidP="00144764">
      <w:r>
        <w:separator/>
      </w:r>
    </w:p>
  </w:footnote>
  <w:footnote w:type="continuationSeparator" w:id="0">
    <w:p w:rsidR="00B52045" w:rsidRDefault="00B52045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A2809"/>
    <w:rsid w:val="00144764"/>
    <w:rsid w:val="002A4A8E"/>
    <w:rsid w:val="00374919"/>
    <w:rsid w:val="00570DB0"/>
    <w:rsid w:val="00576D0A"/>
    <w:rsid w:val="00606305"/>
    <w:rsid w:val="006D1ED9"/>
    <w:rsid w:val="0073702F"/>
    <w:rsid w:val="007445C3"/>
    <w:rsid w:val="0076018A"/>
    <w:rsid w:val="00853C82"/>
    <w:rsid w:val="00917784"/>
    <w:rsid w:val="00A25AD5"/>
    <w:rsid w:val="00B52045"/>
    <w:rsid w:val="00B5771A"/>
    <w:rsid w:val="00C73178"/>
    <w:rsid w:val="00CB5611"/>
    <w:rsid w:val="00CE162C"/>
    <w:rsid w:val="00D876C6"/>
    <w:rsid w:val="00E9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dcterms:created xsi:type="dcterms:W3CDTF">2022-04-07T10:36:00Z</dcterms:created>
  <dcterms:modified xsi:type="dcterms:W3CDTF">2022-11-09T12:14:00Z</dcterms:modified>
</cp:coreProperties>
</file>